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7EF60" w14:textId="016E2667" w:rsidR="00A729EC" w:rsidRPr="00DE1DE7" w:rsidRDefault="00A729EC" w:rsidP="006F1738">
      <w:pPr>
        <w:pStyle w:val="Stikktittel"/>
      </w:pPr>
    </w:p>
    <w:p w14:paraId="1BE6F3D8" w14:textId="6CEDAA2C" w:rsidR="00D47CE5" w:rsidRPr="00DE1DE7" w:rsidRDefault="2E0CB11F" w:rsidP="006F1738">
      <w:pPr>
        <w:pStyle w:val="Overskrift1"/>
      </w:pPr>
      <w:r>
        <w:t xml:space="preserve">Vedlegg 1 - </w:t>
      </w:r>
      <w:r w:rsidR="00E13A96">
        <w:t>Tilbudsbekreftelsesbrev</w:t>
      </w:r>
    </w:p>
    <w:p w14:paraId="7767E47D" w14:textId="11867DC2" w:rsidR="00C1190A" w:rsidRPr="002E1AE6" w:rsidRDefault="00C1190A" w:rsidP="00C1190A">
      <w:r w:rsidRPr="00C1190A">
        <w:rPr>
          <w:b/>
          <w:bCs/>
        </w:rPr>
        <w:t>Anskaffelse</w:t>
      </w:r>
      <w:r w:rsidR="00A96E6D">
        <w:rPr>
          <w:b/>
          <w:bCs/>
        </w:rPr>
        <w:t xml:space="preserve">: </w:t>
      </w:r>
      <w:r w:rsidR="00A70997">
        <w:t>Skogmo VGS –</w:t>
      </w:r>
      <w:r w:rsidR="000969A6" w:rsidRPr="000969A6">
        <w:t xml:space="preserve"> </w:t>
      </w:r>
      <w:proofErr w:type="spellStart"/>
      <w:r w:rsidR="000969A6" w:rsidRPr="000969A6">
        <w:t>Riving</w:t>
      </w:r>
      <w:proofErr w:type="spellEnd"/>
      <w:r w:rsidR="000969A6" w:rsidRPr="000969A6">
        <w:t xml:space="preserve"> og ombygging av arealer</w:t>
      </w:r>
    </w:p>
    <w:p w14:paraId="2B276283" w14:textId="3FF18C08" w:rsidR="00C1190A" w:rsidRPr="002E1AE6" w:rsidRDefault="00C1190A" w:rsidP="00C1190A">
      <w:r w:rsidRPr="00C1190A">
        <w:rPr>
          <w:b/>
          <w:bCs/>
        </w:rPr>
        <w:t>Referansenummer</w:t>
      </w:r>
      <w:r w:rsidR="002E1AE6">
        <w:rPr>
          <w:b/>
          <w:bCs/>
        </w:rPr>
        <w:t xml:space="preserve">: </w:t>
      </w:r>
      <w:r w:rsidR="008F4E32">
        <w:t>26/11082</w:t>
      </w:r>
    </w:p>
    <w:p w14:paraId="2BDA4FD3" w14:textId="504B11B2" w:rsidR="00C1190A" w:rsidRPr="002E1AE6" w:rsidRDefault="00C1190A" w:rsidP="00C1190A">
      <w:pPr>
        <w:rPr>
          <w:b/>
          <w:bCs/>
        </w:rPr>
      </w:pPr>
      <w:r w:rsidRPr="79C909A5">
        <w:rPr>
          <w:b/>
          <w:bCs/>
        </w:rPr>
        <w:t>Vedståelsesfrist</w:t>
      </w:r>
      <w:r w:rsidR="002E1AE6" w:rsidRPr="79C909A5">
        <w:rPr>
          <w:b/>
          <w:bCs/>
        </w:rPr>
        <w:t>:</w:t>
      </w:r>
      <w:r w:rsidR="7E804447" w:rsidRPr="79C909A5">
        <w:rPr>
          <w:b/>
          <w:bCs/>
        </w:rPr>
        <w:t xml:space="preserve"> </w:t>
      </w:r>
      <w:r w:rsidR="008A0296" w:rsidRPr="79C909A5">
        <w:rPr>
          <w:b/>
          <w:bCs/>
        </w:rPr>
        <w:t>18.11</w:t>
      </w:r>
      <w:r w:rsidR="7E804447" w:rsidRPr="79C909A5">
        <w:rPr>
          <w:b/>
          <w:bCs/>
        </w:rPr>
        <w:t>.202</w:t>
      </w:r>
      <w:r w:rsidR="008A0296" w:rsidRPr="79C909A5">
        <w:rPr>
          <w:b/>
          <w:bCs/>
        </w:rPr>
        <w:t>6</w:t>
      </w:r>
    </w:p>
    <w:p w14:paraId="2120E7D6" w14:textId="77777777" w:rsidR="00F80418" w:rsidRDefault="00F80418" w:rsidP="00C1190A">
      <w:pPr>
        <w:rPr>
          <w:b/>
          <w:bCs/>
        </w:rPr>
      </w:pPr>
    </w:p>
    <w:p w14:paraId="71350E7E" w14:textId="066AC9D9" w:rsidR="00C1190A" w:rsidRPr="00C1190A" w:rsidRDefault="00C1190A" w:rsidP="00C1190A">
      <w:pPr>
        <w:rPr>
          <w:b/>
          <w:bCs/>
        </w:rPr>
      </w:pPr>
      <w:r w:rsidRPr="3CC20985">
        <w:rPr>
          <w:b/>
          <w:bCs/>
        </w:rPr>
        <w:t>Tilbudsbekreftelse</w:t>
      </w:r>
    </w:p>
    <w:p w14:paraId="5AB12676" w14:textId="50E914F5" w:rsidR="00C1190A" w:rsidRDefault="00C1190A" w:rsidP="00C1190A">
      <w:r>
        <w:t>Dette brevet bekrefter tilbudet som er oversendt elektronisk via KGV (konkurransegjennom-føringsverktøyet). Dersom tilbudsfristen blir utsatt, flyttes vedståelsesfristen tilsvarende.</w:t>
      </w:r>
    </w:p>
    <w:p w14:paraId="666D6045" w14:textId="77777777" w:rsidR="009F0D70" w:rsidRDefault="009F0D70" w:rsidP="00C1190A">
      <w:pPr>
        <w:rPr>
          <w:b/>
          <w:bCs/>
        </w:rPr>
      </w:pPr>
    </w:p>
    <w:p w14:paraId="591D58A7" w14:textId="431BACDC" w:rsidR="00C1190A" w:rsidRDefault="00C1190A" w:rsidP="00C1190A">
      <w:r w:rsidRPr="00C1190A">
        <w:rPr>
          <w:b/>
          <w:bCs/>
        </w:rPr>
        <w:t xml:space="preserve">Tilbudet er sendt av: </w:t>
      </w:r>
      <w:r w:rsidR="009F0D70" w:rsidRPr="009F0D70">
        <w:t>[navn på leverandør]</w:t>
      </w:r>
    </w:p>
    <w:p w14:paraId="57AA1842" w14:textId="3C769F3A" w:rsidR="00963834" w:rsidRPr="009F0D70" w:rsidRDefault="00963834" w:rsidP="00C1190A">
      <w:r>
        <w:t>Organisasjonsnummer:</w:t>
      </w:r>
    </w:p>
    <w:p w14:paraId="55DEEC10" w14:textId="77777777" w:rsidR="00C1190A" w:rsidRDefault="00C1190A" w:rsidP="00C1190A">
      <w:r>
        <w:t xml:space="preserve">Adresse: </w:t>
      </w:r>
    </w:p>
    <w:p w14:paraId="5EBA047D" w14:textId="77777777" w:rsidR="0030349C" w:rsidRDefault="00C1190A" w:rsidP="00C1190A">
      <w:proofErr w:type="spellStart"/>
      <w:r>
        <w:t>Postnr</w:t>
      </w:r>
      <w:proofErr w:type="spellEnd"/>
      <w:r>
        <w:t xml:space="preserve">. og sted: </w:t>
      </w:r>
    </w:p>
    <w:p w14:paraId="64130324" w14:textId="130FC30A" w:rsidR="00C1190A" w:rsidRDefault="00C1190A" w:rsidP="00C1190A">
      <w:r>
        <w:t xml:space="preserve">Kontaktperson: </w:t>
      </w:r>
    </w:p>
    <w:p w14:paraId="486C7A68" w14:textId="77777777" w:rsidR="00C1190A" w:rsidRDefault="00C1190A" w:rsidP="00C1190A">
      <w:r>
        <w:t xml:space="preserve">Telefon: </w:t>
      </w:r>
    </w:p>
    <w:p w14:paraId="04A0CB11" w14:textId="77777777" w:rsidR="00C1190A" w:rsidRDefault="00C1190A" w:rsidP="00C1190A">
      <w:r>
        <w:t xml:space="preserve">E-post: </w:t>
      </w:r>
    </w:p>
    <w:p w14:paraId="078BB774" w14:textId="77777777" w:rsidR="00F80418" w:rsidRDefault="00F80418" w:rsidP="00C1190A"/>
    <w:p w14:paraId="08346C9E" w14:textId="77777777" w:rsidR="00F80418" w:rsidRDefault="00F80418" w:rsidP="00C1190A"/>
    <w:p w14:paraId="7E4813EF" w14:textId="4C225EB6" w:rsidR="00C1190A" w:rsidRDefault="0030349C" w:rsidP="00C1190A">
      <w:r>
        <w:t>____________________________________________________</w:t>
      </w:r>
    </w:p>
    <w:p w14:paraId="0F6784F7" w14:textId="21F9FA0E" w:rsidR="003410B9" w:rsidRDefault="00C1190A" w:rsidP="00C1190A">
      <w:r>
        <w:t xml:space="preserve">Signatur av </w:t>
      </w:r>
      <w:r w:rsidR="00B61DB2">
        <w:t>fullmaktshaver</w:t>
      </w:r>
      <w:r>
        <w:t xml:space="preserve"> (signeres etter utskrift)</w:t>
      </w:r>
    </w:p>
    <w:sectPr w:rsidR="003410B9" w:rsidSect="006E412E">
      <w:footerReference w:type="default" r:id="rId11"/>
      <w:headerReference w:type="first" r:id="rId12"/>
      <w:footerReference w:type="first" r:id="rId13"/>
      <w:pgSz w:w="11906" w:h="16838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138C" w14:textId="77777777" w:rsidR="00CD1DAD" w:rsidRDefault="00CD1DAD" w:rsidP="00C81555">
      <w:r>
        <w:separator/>
      </w:r>
    </w:p>
  </w:endnote>
  <w:endnote w:type="continuationSeparator" w:id="0">
    <w:p w14:paraId="13E48641" w14:textId="77777777" w:rsidR="00CD1DAD" w:rsidRDefault="00CD1DAD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7908" w14:textId="77777777" w:rsidR="003C6DA0" w:rsidRPr="00DB6EBA" w:rsidRDefault="003C6DA0" w:rsidP="00C81555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3D1B" w14:textId="28A28AB8" w:rsidR="006E412E" w:rsidRDefault="006E412E">
    <w:pPr>
      <w:pStyle w:val="Bunn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0B5DD" w14:textId="77777777" w:rsidR="00CD1DAD" w:rsidRDefault="00CD1DAD" w:rsidP="00C81555">
      <w:r>
        <w:separator/>
      </w:r>
    </w:p>
  </w:footnote>
  <w:footnote w:type="continuationSeparator" w:id="0">
    <w:p w14:paraId="058355EC" w14:textId="77777777" w:rsidR="00CD1DAD" w:rsidRDefault="00CD1DAD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21FA" w14:textId="77777777" w:rsidR="006E412E" w:rsidRDefault="006E412E">
    <w:pPr>
      <w:pStyle w:val="Topptekst"/>
    </w:pPr>
    <w:r w:rsidRPr="00DE1DE7">
      <w:rPr>
        <w:noProof/>
      </w:rPr>
      <w:drawing>
        <wp:anchor distT="0" distB="478790" distL="114300" distR="114300" simplePos="0" relativeHeight="251659264" behindDoc="0" locked="1" layoutInCell="1" allowOverlap="1" wp14:anchorId="406A9FE5" wp14:editId="5584DD52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B84"/>
    <w:rsid w:val="00015D8C"/>
    <w:rsid w:val="000168D8"/>
    <w:rsid w:val="000246FF"/>
    <w:rsid w:val="000428EA"/>
    <w:rsid w:val="000435AB"/>
    <w:rsid w:val="0006144B"/>
    <w:rsid w:val="00071142"/>
    <w:rsid w:val="000969A6"/>
    <w:rsid w:val="000A65F9"/>
    <w:rsid w:val="000B08E7"/>
    <w:rsid w:val="000B7AD2"/>
    <w:rsid w:val="000D3E8E"/>
    <w:rsid w:val="000E2D6B"/>
    <w:rsid w:val="000E5FFF"/>
    <w:rsid w:val="0011532F"/>
    <w:rsid w:val="00124FCE"/>
    <w:rsid w:val="00155C73"/>
    <w:rsid w:val="00166371"/>
    <w:rsid w:val="0016768D"/>
    <w:rsid w:val="00171CAD"/>
    <w:rsid w:val="00184CB4"/>
    <w:rsid w:val="001F3ACB"/>
    <w:rsid w:val="00230148"/>
    <w:rsid w:val="00253155"/>
    <w:rsid w:val="00271607"/>
    <w:rsid w:val="002871D7"/>
    <w:rsid w:val="002959C8"/>
    <w:rsid w:val="002A4574"/>
    <w:rsid w:val="002E1AE6"/>
    <w:rsid w:val="0030349C"/>
    <w:rsid w:val="00310F72"/>
    <w:rsid w:val="00322154"/>
    <w:rsid w:val="003230AC"/>
    <w:rsid w:val="003410B9"/>
    <w:rsid w:val="00356C61"/>
    <w:rsid w:val="003B79F2"/>
    <w:rsid w:val="003C6DA0"/>
    <w:rsid w:val="003D091F"/>
    <w:rsid w:val="003D166D"/>
    <w:rsid w:val="003E509D"/>
    <w:rsid w:val="003E5298"/>
    <w:rsid w:val="003E5CD3"/>
    <w:rsid w:val="00423A33"/>
    <w:rsid w:val="0044174A"/>
    <w:rsid w:val="00462432"/>
    <w:rsid w:val="00473F7B"/>
    <w:rsid w:val="0049040F"/>
    <w:rsid w:val="004966CD"/>
    <w:rsid w:val="004D0472"/>
    <w:rsid w:val="004D2A81"/>
    <w:rsid w:val="004F6768"/>
    <w:rsid w:val="00512539"/>
    <w:rsid w:val="00513EDE"/>
    <w:rsid w:val="00534810"/>
    <w:rsid w:val="005533AB"/>
    <w:rsid w:val="005708B9"/>
    <w:rsid w:val="005748B8"/>
    <w:rsid w:val="00582A77"/>
    <w:rsid w:val="00586165"/>
    <w:rsid w:val="00594C38"/>
    <w:rsid w:val="005B4E71"/>
    <w:rsid w:val="005C58F8"/>
    <w:rsid w:val="005D277A"/>
    <w:rsid w:val="005F04A0"/>
    <w:rsid w:val="005F3BEE"/>
    <w:rsid w:val="00616CB0"/>
    <w:rsid w:val="006170B6"/>
    <w:rsid w:val="0064619C"/>
    <w:rsid w:val="00672469"/>
    <w:rsid w:val="00677578"/>
    <w:rsid w:val="006B0098"/>
    <w:rsid w:val="006B0D7A"/>
    <w:rsid w:val="006B7BB0"/>
    <w:rsid w:val="006D4358"/>
    <w:rsid w:val="006D7D12"/>
    <w:rsid w:val="006E0B07"/>
    <w:rsid w:val="006E412E"/>
    <w:rsid w:val="006F1738"/>
    <w:rsid w:val="00700F1C"/>
    <w:rsid w:val="00715346"/>
    <w:rsid w:val="00730501"/>
    <w:rsid w:val="00733698"/>
    <w:rsid w:val="00735F57"/>
    <w:rsid w:val="00783ED8"/>
    <w:rsid w:val="0079482C"/>
    <w:rsid w:val="007A1E26"/>
    <w:rsid w:val="007B3E4D"/>
    <w:rsid w:val="007E1850"/>
    <w:rsid w:val="00802B84"/>
    <w:rsid w:val="008032BC"/>
    <w:rsid w:val="00822D0E"/>
    <w:rsid w:val="00854A28"/>
    <w:rsid w:val="00876B68"/>
    <w:rsid w:val="008913CF"/>
    <w:rsid w:val="008A0296"/>
    <w:rsid w:val="008B1F53"/>
    <w:rsid w:val="008C60A4"/>
    <w:rsid w:val="008D793E"/>
    <w:rsid w:val="008F4E32"/>
    <w:rsid w:val="00901D89"/>
    <w:rsid w:val="00930B8E"/>
    <w:rsid w:val="00954E3A"/>
    <w:rsid w:val="00962FB0"/>
    <w:rsid w:val="00963834"/>
    <w:rsid w:val="009976FD"/>
    <w:rsid w:val="009A3E34"/>
    <w:rsid w:val="009A3F4B"/>
    <w:rsid w:val="009C1E58"/>
    <w:rsid w:val="009D5113"/>
    <w:rsid w:val="009F0D70"/>
    <w:rsid w:val="00A365D7"/>
    <w:rsid w:val="00A45FAA"/>
    <w:rsid w:val="00A46D46"/>
    <w:rsid w:val="00A70997"/>
    <w:rsid w:val="00A729EC"/>
    <w:rsid w:val="00A72C70"/>
    <w:rsid w:val="00A82997"/>
    <w:rsid w:val="00A90B8A"/>
    <w:rsid w:val="00A938F2"/>
    <w:rsid w:val="00A96E6D"/>
    <w:rsid w:val="00AB0320"/>
    <w:rsid w:val="00AB5F17"/>
    <w:rsid w:val="00AB6C1D"/>
    <w:rsid w:val="00AC5F39"/>
    <w:rsid w:val="00AD0520"/>
    <w:rsid w:val="00AF52CB"/>
    <w:rsid w:val="00B058C8"/>
    <w:rsid w:val="00B1223F"/>
    <w:rsid w:val="00B20B8F"/>
    <w:rsid w:val="00B61DB2"/>
    <w:rsid w:val="00B67757"/>
    <w:rsid w:val="00B84969"/>
    <w:rsid w:val="00BA5517"/>
    <w:rsid w:val="00BD46F1"/>
    <w:rsid w:val="00BE35C8"/>
    <w:rsid w:val="00C10511"/>
    <w:rsid w:val="00C11421"/>
    <w:rsid w:val="00C1190A"/>
    <w:rsid w:val="00C12D1F"/>
    <w:rsid w:val="00C41FA0"/>
    <w:rsid w:val="00C72EED"/>
    <w:rsid w:val="00C77237"/>
    <w:rsid w:val="00C81555"/>
    <w:rsid w:val="00C83071"/>
    <w:rsid w:val="00CA10F2"/>
    <w:rsid w:val="00CB37E7"/>
    <w:rsid w:val="00CC06A3"/>
    <w:rsid w:val="00CC0D38"/>
    <w:rsid w:val="00CD1DAD"/>
    <w:rsid w:val="00CD6A01"/>
    <w:rsid w:val="00CE3723"/>
    <w:rsid w:val="00CE4F69"/>
    <w:rsid w:val="00D038FB"/>
    <w:rsid w:val="00D051F5"/>
    <w:rsid w:val="00D17B9C"/>
    <w:rsid w:val="00D47CE5"/>
    <w:rsid w:val="00D6321A"/>
    <w:rsid w:val="00D64723"/>
    <w:rsid w:val="00D778BD"/>
    <w:rsid w:val="00D92F90"/>
    <w:rsid w:val="00D95E4D"/>
    <w:rsid w:val="00D97E5B"/>
    <w:rsid w:val="00DB1A27"/>
    <w:rsid w:val="00DB2E0D"/>
    <w:rsid w:val="00DB6EBA"/>
    <w:rsid w:val="00DE1DE7"/>
    <w:rsid w:val="00DE6EFF"/>
    <w:rsid w:val="00DF5840"/>
    <w:rsid w:val="00DF7710"/>
    <w:rsid w:val="00E13A96"/>
    <w:rsid w:val="00E250C4"/>
    <w:rsid w:val="00E4146F"/>
    <w:rsid w:val="00E41A95"/>
    <w:rsid w:val="00E73BD2"/>
    <w:rsid w:val="00ED173F"/>
    <w:rsid w:val="00EE3CEA"/>
    <w:rsid w:val="00EE4E4D"/>
    <w:rsid w:val="00EF2E7D"/>
    <w:rsid w:val="00F321D2"/>
    <w:rsid w:val="00F534CF"/>
    <w:rsid w:val="00F74970"/>
    <w:rsid w:val="00F80418"/>
    <w:rsid w:val="00FA2580"/>
    <w:rsid w:val="00FC5F0D"/>
    <w:rsid w:val="2066E2D1"/>
    <w:rsid w:val="2E0CB11F"/>
    <w:rsid w:val="36ED2F4F"/>
    <w:rsid w:val="3CC20985"/>
    <w:rsid w:val="452A0971"/>
    <w:rsid w:val="6981276C"/>
    <w:rsid w:val="79C909A5"/>
    <w:rsid w:val="7E8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11B89"/>
  <w15:chartTrackingRefBased/>
  <w15:docId w15:val="{CA0638C1-0C4F-4E4E-A27F-E6C16B39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16637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6637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66371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6637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66371"/>
    <w:rPr>
      <w:b/>
      <w:bCs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0809\OneDrive%20-%20Telemark%20fylkeskommune\Ingrid%20OneDrive\INNKJ&#216;P%20ANSKAFFELSER\MALER\Word%20maler%20for%20nye%20fylker\Telemark-Enkel-Wordmal-BM.dotx" TargetMode="Externa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490C6-8F11-44D0-8CE4-E4342B18F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Telemark-Enkel-Wordmal-BM</Template>
  <TotalTime>0</TotalTime>
  <Pages>1</Pages>
  <Words>78</Words>
  <Characters>510</Characters>
  <Application>Microsoft Office Word</Application>
  <DocSecurity>0</DocSecurity>
  <Lines>14</Lines>
  <Paragraphs>8</Paragraphs>
  <ScaleCrop>false</ScaleCrop>
  <Company>Telemark fylkeskommune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Sanda Ytterbøe</dc:creator>
  <cp:keywords/>
  <dc:description/>
  <cp:lastModifiedBy>Sara Reitan Fjeld</cp:lastModifiedBy>
  <cp:revision>22</cp:revision>
  <dcterms:created xsi:type="dcterms:W3CDTF">2024-05-24T08:39:00Z</dcterms:created>
  <dcterms:modified xsi:type="dcterms:W3CDTF">2026-06-08T08:40:00Z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Order">
    <vt:r8>9000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